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13DE8" w14:textId="77777777" w:rsidR="00686E4D" w:rsidRDefault="00686E4D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42D4587D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590630" w:rsidRPr="00590630">
        <w:rPr>
          <w:rFonts w:cs="Arial"/>
        </w:rPr>
        <w:t>4301-00</w:t>
      </w:r>
      <w:r w:rsidR="004246B8">
        <w:rPr>
          <w:rFonts w:cs="Arial"/>
        </w:rPr>
        <w:t>41</w:t>
      </w:r>
      <w:r w:rsidR="00590630" w:rsidRPr="00590630">
        <w:rPr>
          <w:rFonts w:cs="Arial"/>
        </w:rPr>
        <w:t>/202</w:t>
      </w:r>
      <w:r w:rsidR="00532742">
        <w:rPr>
          <w:rFonts w:cs="Arial"/>
        </w:rPr>
        <w:t>3</w:t>
      </w:r>
    </w:p>
    <w:p w14:paraId="0B0E258C" w14:textId="615E3DEA" w:rsidR="004246B8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CC48B0">
        <w:rPr>
          <w:rFonts w:cs="Arial"/>
        </w:rPr>
        <w:t xml:space="preserve"> 202</w:t>
      </w:r>
      <w:r w:rsidR="00532742">
        <w:rPr>
          <w:rFonts w:cs="Arial"/>
        </w:rPr>
        <w:t>3-</w:t>
      </w:r>
      <w:r w:rsidR="004246B8">
        <w:rPr>
          <w:rFonts w:cs="Arial"/>
        </w:rPr>
        <w:t>286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5DE00EDD" w14:textId="2CC76910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 xml:space="preserve">V </w:t>
      </w:r>
      <w:r w:rsidR="005B53A4">
        <w:rPr>
          <w:rFonts w:cs="Arial"/>
        </w:rPr>
        <w:t>____________</w:t>
      </w:r>
      <w:r>
        <w:rPr>
          <w:rFonts w:cs="Arial"/>
        </w:rPr>
        <w:t xml:space="preserve">, dne </w:t>
      </w:r>
      <w:r w:rsidR="005B53A4">
        <w:rPr>
          <w:rFonts w:cs="Arial"/>
        </w:rPr>
        <w:t>_____________</w:t>
      </w: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362625D9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 w:rsidR="00974A79">
        <w:rPr>
          <w:rFonts w:ascii="Arial" w:hAnsi="Arial" w:cs="Arial"/>
        </w:rPr>
        <w:t xml:space="preserve">potekala preko sistema e-JN. V primeru nedelovanja sistema e-JN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F11DE" w14:textId="77777777" w:rsidR="00433DFF" w:rsidRDefault="00433DFF">
      <w:r>
        <w:separator/>
      </w:r>
    </w:p>
  </w:endnote>
  <w:endnote w:type="continuationSeparator" w:id="0">
    <w:p w14:paraId="030968A7" w14:textId="77777777" w:rsidR="00433DFF" w:rsidRDefault="0043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09D1CA3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D22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D22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96F85" w14:textId="77777777" w:rsidR="00433DFF" w:rsidRDefault="00433DFF">
      <w:r>
        <w:separator/>
      </w:r>
    </w:p>
  </w:footnote>
  <w:footnote w:type="continuationSeparator" w:id="0">
    <w:p w14:paraId="39231331" w14:textId="77777777" w:rsidR="00433DFF" w:rsidRDefault="00433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532742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532742" w:rsidRPr="00BF26B9" w14:paraId="5482A0EB" w14:textId="77777777" w:rsidTr="00532742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6C5724FB" w:rsidR="00532742" w:rsidRPr="00BF26B9" w:rsidRDefault="00532742" w:rsidP="0053274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532742" w:rsidRPr="00BF26B9" w:rsidRDefault="00532742" w:rsidP="00532742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1B19849" w:rsidR="00532742" w:rsidRPr="00BF26B9" w:rsidRDefault="00532742" w:rsidP="00532742">
          <w:pPr>
            <w:jc w:val="right"/>
            <w:rPr>
              <w:rFonts w:cs="Arial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</w:t>
          </w:r>
          <w:r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222F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246B8"/>
    <w:rsid w:val="00433DFF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2742"/>
    <w:rsid w:val="00537622"/>
    <w:rsid w:val="005608A6"/>
    <w:rsid w:val="005724B4"/>
    <w:rsid w:val="005739FE"/>
    <w:rsid w:val="005753D9"/>
    <w:rsid w:val="0058399F"/>
    <w:rsid w:val="00590630"/>
    <w:rsid w:val="005966A4"/>
    <w:rsid w:val="005A785E"/>
    <w:rsid w:val="005B253B"/>
    <w:rsid w:val="005B3910"/>
    <w:rsid w:val="005B53A4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86E4D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865F4"/>
    <w:rsid w:val="00894B47"/>
    <w:rsid w:val="00895F3B"/>
    <w:rsid w:val="008A757F"/>
    <w:rsid w:val="008A7BC5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74A79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B6ED1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2B1E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C48B0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CDA96A-C6CB-4B94-B2DD-46AC67E0A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B3C56D-F847-4DD8-9FAB-91B1DF79E223}">
  <ds:schemaRefs>
    <ds:schemaRef ds:uri="http://purl.org/dc/terms/"/>
    <ds:schemaRef ds:uri="http://schemas.openxmlformats.org/package/2006/metadata/core-properties"/>
    <ds:schemaRef ds:uri="ba71b4f2-3489-430b-a582-ca3f60230a1a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8448C8C-B6F8-4ED3-9DF6-F5EB14F32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167</TotalTime>
  <Pages>1</Pages>
  <Words>127</Words>
  <Characters>866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11</cp:revision>
  <cp:lastPrinted>2016-06-20T06:28:00Z</cp:lastPrinted>
  <dcterms:created xsi:type="dcterms:W3CDTF">2015-02-19T08:08:00Z</dcterms:created>
  <dcterms:modified xsi:type="dcterms:W3CDTF">2023-07-25T11:15:00Z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